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6A5141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A5141">
              <w:rPr>
                <w:b/>
                <w:sz w:val="26"/>
                <w:szCs w:val="26"/>
                <w:lang w:val="en-US"/>
              </w:rPr>
              <w:t>203C_109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6A5141" w:rsidRDefault="00812EEB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6A5141">
              <w:rPr>
                <w:b/>
                <w:sz w:val="26"/>
                <w:szCs w:val="26"/>
                <w:lang w:val="en-US"/>
              </w:rPr>
              <w:t>2067448</w:t>
            </w:r>
            <w:r w:rsidR="00C44B8B" w:rsidRPr="006A5141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1D0021">
        <w:rPr>
          <w:b/>
          <w:sz w:val="26"/>
          <w:szCs w:val="26"/>
        </w:rPr>
        <w:t>(</w:t>
      </w:r>
      <w:r w:rsidR="00812EEB" w:rsidRPr="00831A91">
        <w:rPr>
          <w:b/>
          <w:sz w:val="26"/>
          <w:szCs w:val="26"/>
        </w:rPr>
        <w:t xml:space="preserve">Тросостойка Б34С-1 </w:t>
      </w:r>
      <w:r w:rsidR="00B36AB7" w:rsidRPr="00B36AB7">
        <w:rPr>
          <w:b/>
          <w:sz w:val="26"/>
          <w:szCs w:val="26"/>
        </w:rPr>
        <w:t>3.407-131 Вып.1</w:t>
      </w:r>
      <w:r w:rsidR="001D0021">
        <w:rPr>
          <w:b/>
          <w:sz w:val="26"/>
          <w:szCs w:val="26"/>
        </w:rPr>
        <w:t>)</w:t>
      </w:r>
      <w:r w:rsidR="00E061B6" w:rsidRPr="00E061B6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E061B6">
        <w:rPr>
          <w:b/>
          <w:sz w:val="26"/>
          <w:szCs w:val="26"/>
          <w:u w:val="single"/>
        </w:rPr>
        <w:t>203</w:t>
      </w:r>
      <w:r w:rsidR="00F115B9" w:rsidRPr="00E061B6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1D0021" w:rsidRDefault="00641E44" w:rsidP="00A65683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  <w:r w:rsidRPr="001D0021">
        <w:rPr>
          <w:sz w:val="24"/>
          <w:szCs w:val="24"/>
        </w:rPr>
        <w:t xml:space="preserve">Технические требования, характеристики </w:t>
      </w:r>
      <w:r w:rsidR="00D601A5" w:rsidRPr="001D0021">
        <w:rPr>
          <w:sz w:val="24"/>
          <w:szCs w:val="24"/>
        </w:rPr>
        <w:t>траверс</w:t>
      </w:r>
      <w:r w:rsidR="004F4E9E" w:rsidRPr="001D0021">
        <w:rPr>
          <w:sz w:val="24"/>
          <w:szCs w:val="24"/>
        </w:rPr>
        <w:t xml:space="preserve"> должны соответствовать </w:t>
      </w:r>
      <w:r w:rsidR="001759FB" w:rsidRPr="001D0021">
        <w:rPr>
          <w:sz w:val="24"/>
          <w:szCs w:val="24"/>
        </w:rPr>
        <w:t>требованиям</w:t>
      </w:r>
      <w:r w:rsidR="001759FB" w:rsidRPr="001D0021">
        <w:rPr>
          <w:color w:val="FF0000"/>
          <w:sz w:val="24"/>
          <w:szCs w:val="24"/>
        </w:rPr>
        <w:t> </w:t>
      </w:r>
      <w:bookmarkStart w:id="1" w:name="Поле4"/>
      <w:r w:rsidR="00812EEB" w:rsidRPr="001D0021">
        <w:rPr>
          <w:sz w:val="24"/>
          <w:szCs w:val="24"/>
        </w:rPr>
        <w:t>Типово</w:t>
      </w:r>
      <w:r w:rsidR="00CE1862" w:rsidRPr="001D0021">
        <w:rPr>
          <w:sz w:val="24"/>
          <w:szCs w:val="24"/>
        </w:rPr>
        <w:t>го</w:t>
      </w:r>
      <w:r w:rsidR="00812EEB" w:rsidRPr="001D0021">
        <w:rPr>
          <w:sz w:val="24"/>
          <w:szCs w:val="24"/>
        </w:rPr>
        <w:t xml:space="preserve"> проект</w:t>
      </w:r>
      <w:r w:rsidR="00CE1862" w:rsidRPr="001D0021">
        <w:rPr>
          <w:sz w:val="24"/>
          <w:szCs w:val="24"/>
        </w:rPr>
        <w:t>а</w:t>
      </w:r>
      <w:r w:rsidR="00812EEB" w:rsidRPr="001D0021">
        <w:rPr>
          <w:sz w:val="24"/>
          <w:szCs w:val="24"/>
        </w:rPr>
        <w:t xml:space="preserve"> </w:t>
      </w:r>
      <w:r w:rsidR="00B36AB7" w:rsidRPr="00B36AB7">
        <w:rPr>
          <w:sz w:val="24"/>
          <w:szCs w:val="24"/>
        </w:rPr>
        <w:t>3.407-131 Вып.1</w:t>
      </w:r>
      <w:r w:rsidR="0073431B" w:rsidRPr="001D0021">
        <w:rPr>
          <w:sz w:val="24"/>
          <w:szCs w:val="24"/>
        </w:rPr>
        <w:t>.</w:t>
      </w:r>
      <w:bookmarkEnd w:id="1"/>
    </w:p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E05A83" w:rsidRDefault="00E05A83" w:rsidP="00E061B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E05A83" w:rsidRDefault="00E05A83" w:rsidP="00E05A8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E05A83" w:rsidRDefault="00E05A83" w:rsidP="00E05A8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E05A83" w:rsidRDefault="00E05A83" w:rsidP="00E05A8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E05A83" w:rsidRDefault="00E05A83" w:rsidP="00E05A8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05A83" w:rsidRDefault="00E05A83" w:rsidP="00E05A8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E05A83" w:rsidRDefault="00E05A83" w:rsidP="00E05A8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E05A83" w:rsidRDefault="00E05A83" w:rsidP="00E05A8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E05A83" w:rsidRDefault="00E05A83" w:rsidP="00E05A8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E05A83" w:rsidRDefault="00E05A83" w:rsidP="00E05A8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E05A83" w:rsidRDefault="00E05A83" w:rsidP="00E05A8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E05A83" w:rsidRDefault="00E05A83" w:rsidP="00E05A83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05A83" w:rsidRDefault="00E05A83" w:rsidP="00E05A83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05A83" w:rsidRDefault="00E05A83" w:rsidP="00E05A8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E05A83" w:rsidRDefault="00E061B6" w:rsidP="00B36AB7">
      <w:pPr>
        <w:numPr>
          <w:ilvl w:val="0"/>
          <w:numId w:val="15"/>
        </w:numPr>
        <w:tabs>
          <w:tab w:val="left" w:pos="0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1D0021">
        <w:rPr>
          <w:sz w:val="24"/>
          <w:szCs w:val="24"/>
        </w:rPr>
        <w:t xml:space="preserve">Типового </w:t>
      </w:r>
      <w:r w:rsidR="000D4C0A" w:rsidRPr="001D0021">
        <w:rPr>
          <w:sz w:val="24"/>
          <w:szCs w:val="24"/>
        </w:rPr>
        <w:t xml:space="preserve">проекта </w:t>
      </w:r>
      <w:r w:rsidR="00B36AB7" w:rsidRPr="00B36AB7">
        <w:rPr>
          <w:sz w:val="24"/>
          <w:szCs w:val="24"/>
        </w:rPr>
        <w:t>3.407-131 Вып.1</w:t>
      </w:r>
      <w:r w:rsidR="00E05A83">
        <w:rPr>
          <w:sz w:val="26"/>
          <w:szCs w:val="26"/>
        </w:rPr>
        <w:t>;</w:t>
      </w:r>
    </w:p>
    <w:p w:rsidR="00E05A83" w:rsidRDefault="00E05A83" w:rsidP="00E05A83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:rsidR="00E05A83" w:rsidRDefault="00E05A83" w:rsidP="00E05A83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E05A83" w:rsidRDefault="00E05A83" w:rsidP="00E05A8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E05A83" w:rsidRDefault="00E05A83" w:rsidP="00E05A8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E05A83" w:rsidRDefault="00E05A83" w:rsidP="00E05A8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E05A83" w:rsidRDefault="00E05A83" w:rsidP="00E05A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E05A83" w:rsidRDefault="00E05A83" w:rsidP="00E05A83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E05A83" w:rsidRDefault="00E05A83" w:rsidP="00E05A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E05A83" w:rsidRDefault="00E05A83" w:rsidP="00E05A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E05A83" w:rsidRDefault="00E05A83" w:rsidP="00E05A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E05A83" w:rsidRDefault="00E05A83" w:rsidP="00E061B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E05A83" w:rsidRDefault="00E05A83" w:rsidP="00E05A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E05A83" w:rsidRDefault="00E05A83" w:rsidP="00E05A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05A83" w:rsidRDefault="00E05A83" w:rsidP="00E061B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E05A83" w:rsidRDefault="00E05A83" w:rsidP="00E05A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E05A83" w:rsidRDefault="00E05A83" w:rsidP="00E05A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05A83" w:rsidRDefault="00E05A83" w:rsidP="00E061B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05A83" w:rsidRDefault="00E05A83" w:rsidP="00E05A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В комплект поставки траверс должны входить документы: </w:t>
      </w:r>
    </w:p>
    <w:p w:rsidR="00E05A83" w:rsidRDefault="00E05A83" w:rsidP="00E05A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E05A83" w:rsidRDefault="00E05A83" w:rsidP="00E05A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E05A83" w:rsidRDefault="00E05A83" w:rsidP="00E05A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E05A83" w:rsidRDefault="00E05A83" w:rsidP="00E05A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E05A83" w:rsidRDefault="00E05A83" w:rsidP="00E05A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E05A83" w:rsidRDefault="00E05A83" w:rsidP="00E05A8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E05A83" w:rsidRDefault="00E05A83" w:rsidP="00E05A8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E05A83" w:rsidRDefault="00E05A83" w:rsidP="00E061B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E05A83" w:rsidRDefault="00E05A83" w:rsidP="00E05A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E05A83" w:rsidRDefault="00E05A83" w:rsidP="00E05A8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1941" w:rsidRPr="00CB6078" w:rsidRDefault="006D1941" w:rsidP="00451C4D">
      <w:pPr>
        <w:rPr>
          <w:sz w:val="26"/>
          <w:szCs w:val="26"/>
        </w:rPr>
      </w:pPr>
      <w:bookmarkStart w:id="2" w:name="_GoBack"/>
      <w:bookmarkEnd w:id="2"/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2C5A" w:rsidRDefault="00302C5A">
      <w:r>
        <w:separator/>
      </w:r>
    </w:p>
  </w:endnote>
  <w:endnote w:type="continuationSeparator" w:id="0">
    <w:p w:rsidR="00302C5A" w:rsidRDefault="00302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2C5A" w:rsidRDefault="00302C5A">
      <w:r>
        <w:separator/>
      </w:r>
    </w:p>
  </w:footnote>
  <w:footnote w:type="continuationSeparator" w:id="0">
    <w:p w:rsidR="00302C5A" w:rsidRDefault="00302C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687A9A88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EEB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C0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4778D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0721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0021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1FB5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2C5A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57641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053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5141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4F04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8A3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2EEB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1A91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6AB7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2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5A83"/>
    <w:rsid w:val="00E061B6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39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17B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A155AFB-13A5-4877-A7AC-3BB790366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70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7B999-FD56-4FC8-82C0-643E5706790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A19471B8-6124-4EE9-9B24-060EE880AE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05E158-6E27-414B-9544-82351378DC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C50960-9E63-4826-824F-11A132A86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177</TotalTime>
  <Pages>1</Pages>
  <Words>1037</Words>
  <Characters>5915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11</cp:revision>
  <cp:lastPrinted>2010-09-30T14:29:00Z</cp:lastPrinted>
  <dcterms:created xsi:type="dcterms:W3CDTF">2015-05-15T12:47:00Z</dcterms:created>
  <dcterms:modified xsi:type="dcterms:W3CDTF">2015-09-24T10:20:00Z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